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ED" w:rsidRDefault="00DB0CED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B0CED" w:rsidRDefault="00DB0CED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B0CED" w:rsidRDefault="00DB0CED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DB0CED" w:rsidRDefault="00DB0CED" w:rsidP="005E7ED4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B0CED">
        <w:tc>
          <w:tcPr>
            <w:tcW w:w="1384" w:type="dxa"/>
            <w:vMerge w:val="restart"/>
            <w:vAlign w:val="center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CED">
        <w:tc>
          <w:tcPr>
            <w:tcW w:w="1384" w:type="dxa"/>
            <w:vMerge/>
            <w:vAlign w:val="center"/>
          </w:tcPr>
          <w:p w:rsidR="00DB0CED" w:rsidRDefault="00DB0CED" w:rsidP="00234DF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B0CED" w:rsidRDefault="00DB0CED" w:rsidP="00234DF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B0CED" w:rsidRPr="00EB7646" w:rsidRDefault="00DB0CED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B0CED" w:rsidRDefault="00DB0CED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B0CED" w:rsidRDefault="00DB0CED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B0CED" w:rsidRDefault="00DB0CED" w:rsidP="00234DF2">
            <w:pPr>
              <w:rPr>
                <w:lang w:eastAsia="en-US"/>
              </w:rPr>
            </w:pPr>
          </w:p>
        </w:tc>
      </w:tr>
      <w:tr w:rsidR="00DB0CED">
        <w:trPr>
          <w:trHeight w:val="1597"/>
        </w:trPr>
        <w:tc>
          <w:tcPr>
            <w:tcW w:w="1384" w:type="dxa"/>
          </w:tcPr>
          <w:p w:rsidR="00DB0CED" w:rsidRPr="00EB7646" w:rsidRDefault="00DB0CED" w:rsidP="00234DF2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Фролова О.А.</w:t>
            </w:r>
          </w:p>
        </w:tc>
        <w:tc>
          <w:tcPr>
            <w:tcW w:w="1602" w:type="dxa"/>
          </w:tcPr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МБУ ДО «</w:t>
            </w:r>
            <w:r w:rsidRPr="00EB7646">
              <w:rPr>
                <w:color w:val="333333"/>
                <w:lang w:eastAsia="en-US"/>
              </w:rPr>
              <w:t>Еткульск</w:t>
            </w:r>
            <w:r>
              <w:rPr>
                <w:color w:val="333333"/>
                <w:lang w:eastAsia="en-US"/>
              </w:rPr>
              <w:t>ий РДДТ»</w:t>
            </w:r>
          </w:p>
        </w:tc>
        <w:tc>
          <w:tcPr>
            <w:tcW w:w="1079" w:type="dxa"/>
          </w:tcPr>
          <w:p w:rsidR="00DB0CED" w:rsidRDefault="00DB0CED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DB0CED" w:rsidRDefault="00DB0CED" w:rsidP="00234DF2">
            <w:pPr>
              <w:rPr>
                <w:lang w:eastAsia="en-US"/>
              </w:rPr>
            </w:pPr>
          </w:p>
          <w:p w:rsidR="00DB0CED" w:rsidRDefault="00DB0CED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DB0CED" w:rsidRDefault="00DB0CED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DB0CED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DB0CED" w:rsidRPr="00EB7646" w:rsidRDefault="00DB0CED" w:rsidP="005E7ED4">
            <w:pPr>
              <w:rPr>
                <w:color w:val="333333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B0CED" w:rsidRDefault="00DB0CED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61,7</w:t>
            </w:r>
          </w:p>
          <w:p w:rsidR="00DB0CED" w:rsidRDefault="00DB0CED" w:rsidP="005E7ED4">
            <w:pPr>
              <w:rPr>
                <w:color w:val="333333"/>
                <w:lang w:eastAsia="en-US"/>
              </w:rPr>
            </w:pPr>
          </w:p>
          <w:p w:rsidR="00DB0CED" w:rsidRDefault="00DB0CED" w:rsidP="005E7ED4">
            <w:pPr>
              <w:rPr>
                <w:color w:val="333333"/>
                <w:lang w:eastAsia="en-US"/>
              </w:rPr>
            </w:pPr>
          </w:p>
          <w:p w:rsidR="00DB0CED" w:rsidRDefault="00DB0CED" w:rsidP="005E7ED4">
            <w:pPr>
              <w:rPr>
                <w:color w:val="333333"/>
                <w:lang w:eastAsia="en-US"/>
              </w:rPr>
            </w:pPr>
          </w:p>
          <w:p w:rsidR="00DB0CED" w:rsidRPr="00EB7646" w:rsidRDefault="00DB0CED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754</w:t>
            </w:r>
          </w:p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Россия</w:t>
            </w:r>
          </w:p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  <w:p w:rsidR="00DB0CED" w:rsidRDefault="00DB0CED" w:rsidP="00DF21C6">
            <w:pPr>
              <w:rPr>
                <w:color w:val="333333"/>
                <w:lang w:eastAsia="en-US"/>
              </w:rPr>
            </w:pPr>
          </w:p>
          <w:p w:rsidR="00DB0CED" w:rsidRDefault="00DB0CED" w:rsidP="00DF21C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B0CED" w:rsidRDefault="00DB0CED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B0CED" w:rsidRDefault="00DB0CED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447097,81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333333"/>
                <w:lang w:val="en-US" w:eastAsia="en-US"/>
              </w:rPr>
            </w:pPr>
          </w:p>
        </w:tc>
      </w:tr>
      <w:tr w:rsidR="00DB0CED">
        <w:trPr>
          <w:trHeight w:val="839"/>
        </w:trPr>
        <w:tc>
          <w:tcPr>
            <w:tcW w:w="1384" w:type="dxa"/>
          </w:tcPr>
          <w:p w:rsidR="00DB0CED" w:rsidRDefault="00DB0CED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B0CED" w:rsidRDefault="00DB0CED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EB7646">
              <w:rPr>
                <w:color w:val="800000"/>
                <w:lang w:eastAsia="en-US"/>
              </w:rPr>
              <w:t>Квартира</w:t>
            </w:r>
          </w:p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490056,01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</w:tr>
      <w:tr w:rsidR="00DB0CED">
        <w:tc>
          <w:tcPr>
            <w:tcW w:w="1384" w:type="dxa"/>
          </w:tcPr>
          <w:p w:rsidR="00DB0CED" w:rsidRDefault="00DB0CED" w:rsidP="00EA03A7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B0CED" w:rsidRPr="00EB7646" w:rsidRDefault="00DB0CED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B0CED" w:rsidRPr="00EB7646" w:rsidRDefault="00DB0CED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B0CED" w:rsidRDefault="00DB0CED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</w:p>
          <w:p w:rsidR="00DB0CED" w:rsidRDefault="00DB0CED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Квартира</w:t>
            </w:r>
          </w:p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Земельный участок</w:t>
            </w:r>
          </w:p>
        </w:tc>
        <w:tc>
          <w:tcPr>
            <w:tcW w:w="1080" w:type="dxa"/>
          </w:tcPr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Default="00DB0CED" w:rsidP="00EB7646">
            <w:pPr>
              <w:jc w:val="center"/>
              <w:rPr>
                <w:color w:val="800000"/>
                <w:lang w:eastAsia="en-US"/>
              </w:rPr>
            </w:pPr>
          </w:p>
          <w:p w:rsidR="00DB0CED" w:rsidRPr="00EB7646" w:rsidRDefault="00DB0CED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B0CED" w:rsidRPr="00EB7646" w:rsidRDefault="00DB0CED" w:rsidP="00234DF2">
            <w:pPr>
              <w:rPr>
                <w:color w:val="800000"/>
                <w:lang w:eastAsia="en-US"/>
              </w:rPr>
            </w:pPr>
          </w:p>
        </w:tc>
      </w:tr>
    </w:tbl>
    <w:p w:rsidR="00DB0CED" w:rsidRDefault="00DB0CED" w:rsidP="005E7ED4">
      <w:pPr>
        <w:rPr>
          <w:color w:val="800000"/>
        </w:rPr>
      </w:pPr>
    </w:p>
    <w:p w:rsidR="00DB0CED" w:rsidRDefault="00DB0CED" w:rsidP="005E7ED4"/>
    <w:sectPr w:rsidR="00DB0CED" w:rsidSect="00EA03A7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ED4"/>
    <w:rsid w:val="000A15E8"/>
    <w:rsid w:val="0021437D"/>
    <w:rsid w:val="00234DF2"/>
    <w:rsid w:val="002546AC"/>
    <w:rsid w:val="0026756D"/>
    <w:rsid w:val="00284B6F"/>
    <w:rsid w:val="00313BE8"/>
    <w:rsid w:val="004114B1"/>
    <w:rsid w:val="004C527C"/>
    <w:rsid w:val="004E2AE2"/>
    <w:rsid w:val="00587E16"/>
    <w:rsid w:val="005E7ED4"/>
    <w:rsid w:val="00627217"/>
    <w:rsid w:val="00681773"/>
    <w:rsid w:val="006E47D5"/>
    <w:rsid w:val="007D6FF5"/>
    <w:rsid w:val="00A84030"/>
    <w:rsid w:val="00AB2060"/>
    <w:rsid w:val="00CA60E9"/>
    <w:rsid w:val="00CD0677"/>
    <w:rsid w:val="00DB0CED"/>
    <w:rsid w:val="00DF21C6"/>
    <w:rsid w:val="00E2688F"/>
    <w:rsid w:val="00EA03A7"/>
    <w:rsid w:val="00EB7646"/>
    <w:rsid w:val="00F06288"/>
    <w:rsid w:val="00F84576"/>
    <w:rsid w:val="00FB278A"/>
    <w:rsid w:val="00F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7ED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16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145</Words>
  <Characters>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2014-05-08T06:35:00Z</dcterms:created>
  <dcterms:modified xsi:type="dcterms:W3CDTF">2017-05-05T05:42:00Z</dcterms:modified>
</cp:coreProperties>
</file>